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F6039" w14:textId="77777777" w:rsidR="00E835E6" w:rsidRPr="00E835E6" w:rsidRDefault="00E835E6" w:rsidP="00E835E6">
      <w:pPr>
        <w:pStyle w:val="Glava"/>
        <w:tabs>
          <w:tab w:val="clear" w:pos="4536"/>
          <w:tab w:val="clear" w:pos="9072"/>
        </w:tabs>
        <w:spacing w:before="120"/>
        <w:rPr>
          <w:rFonts w:asciiTheme="minorHAnsi" w:hAnsiTheme="minorHAnsi" w:cstheme="minorHAnsi"/>
          <w:b/>
          <w:sz w:val="22"/>
          <w:szCs w:val="20"/>
        </w:rPr>
      </w:pPr>
      <w:bookmarkStart w:id="0" w:name="Prejemnik"/>
      <w:bookmarkStart w:id="1" w:name="Zadeva"/>
      <w:bookmarkEnd w:id="0"/>
      <w:bookmarkEnd w:id="1"/>
      <w:r w:rsidRPr="00E835E6">
        <w:rPr>
          <w:rFonts w:asciiTheme="minorHAnsi" w:hAnsiTheme="minorHAnsi" w:cstheme="minorHAnsi"/>
          <w:b/>
          <w:sz w:val="22"/>
          <w:szCs w:val="20"/>
        </w:rPr>
        <w:t>Ponudnik:</w:t>
      </w:r>
    </w:p>
    <w:p w14:paraId="29AB45E5" w14:textId="77777777" w:rsidR="00E835E6" w:rsidRPr="00E835E6" w:rsidRDefault="00E835E6" w:rsidP="00E835E6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2AA53E34" w14:textId="77777777" w:rsidR="00E835E6" w:rsidRPr="00E835E6" w:rsidRDefault="00E835E6" w:rsidP="00E835E6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20502CD4" w14:textId="77777777" w:rsidR="00E835E6" w:rsidRPr="00E835E6" w:rsidRDefault="00E835E6" w:rsidP="00E835E6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Theme="minorHAnsi" w:hAnsiTheme="minorHAnsi" w:cstheme="minorHAnsi"/>
          <w:sz w:val="16"/>
          <w:szCs w:val="16"/>
        </w:rPr>
      </w:pPr>
      <w:r w:rsidRPr="00E835E6">
        <w:rPr>
          <w:rFonts w:asciiTheme="minorHAnsi" w:hAnsiTheme="minorHAnsi" w:cstheme="minorHAnsi"/>
          <w:sz w:val="16"/>
          <w:szCs w:val="16"/>
        </w:rPr>
        <w:t>(naziv in naslov ponudnika)</w:t>
      </w:r>
    </w:p>
    <w:p w14:paraId="3ED495FC" w14:textId="77777777" w:rsidR="00E835E6" w:rsidRPr="00E835E6" w:rsidRDefault="00E835E6" w:rsidP="00E835E6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highlight w:val="yellow"/>
        </w:rPr>
      </w:pPr>
    </w:p>
    <w:p w14:paraId="7C8ABDA2" w14:textId="77777777" w:rsidR="00E835E6" w:rsidRPr="00E835E6" w:rsidRDefault="00E835E6" w:rsidP="00E835E6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</w:rPr>
      </w:pPr>
      <w:r w:rsidRPr="00E835E6">
        <w:rPr>
          <w:rFonts w:asciiTheme="minorHAnsi" w:hAnsiTheme="minorHAnsi" w:cstheme="minorHAnsi"/>
          <w:b/>
        </w:rPr>
        <w:t xml:space="preserve">MENIČNA IZJAVA </w:t>
      </w:r>
    </w:p>
    <w:p w14:paraId="7199EEED" w14:textId="77777777" w:rsidR="00E835E6" w:rsidRPr="00E835E6" w:rsidRDefault="00E835E6" w:rsidP="00E835E6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</w:rPr>
      </w:pPr>
      <w:r w:rsidRPr="00E835E6">
        <w:rPr>
          <w:rFonts w:asciiTheme="minorHAnsi" w:hAnsiTheme="minorHAnsi" w:cstheme="minorHAnsi"/>
          <w:b/>
        </w:rPr>
        <w:t>S POOBLASTILOM ZA IZPOLNITEV</w:t>
      </w:r>
    </w:p>
    <w:p w14:paraId="396FFCB3" w14:textId="77777777" w:rsidR="00E835E6" w:rsidRPr="00E835E6" w:rsidRDefault="00E835E6" w:rsidP="00E835E6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highlight w:val="yellow"/>
        </w:rPr>
      </w:pPr>
    </w:p>
    <w:p w14:paraId="183E2995" w14:textId="77777777" w:rsidR="00E835E6" w:rsidRPr="00E835E6" w:rsidRDefault="00E835E6" w:rsidP="00E835E6">
      <w:pPr>
        <w:jc w:val="both"/>
        <w:rPr>
          <w:rFonts w:asciiTheme="minorHAnsi" w:hAnsiTheme="minorHAnsi" w:cstheme="minorHAnsi"/>
          <w:sz w:val="22"/>
          <w:szCs w:val="22"/>
        </w:rPr>
      </w:pPr>
      <w:r w:rsidRPr="00E835E6">
        <w:rPr>
          <w:rFonts w:asciiTheme="minorHAnsi" w:hAnsiTheme="minorHAnsi" w:cstheme="minorHAnsi"/>
          <w:sz w:val="22"/>
          <w:szCs w:val="22"/>
        </w:rPr>
        <w:t>Zakoniti zastopnik oz. pooblaščenec ponudnika:</w:t>
      </w:r>
    </w:p>
    <w:p w14:paraId="23CE08B4" w14:textId="77777777" w:rsidR="00E835E6" w:rsidRPr="00E835E6" w:rsidRDefault="00E835E6" w:rsidP="00E835E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230B77C" w14:textId="5ED907CD" w:rsidR="00E835E6" w:rsidRPr="00E835E6" w:rsidRDefault="00E835E6" w:rsidP="00E835E6">
      <w:pPr>
        <w:jc w:val="both"/>
        <w:rPr>
          <w:rFonts w:asciiTheme="minorHAnsi" w:hAnsiTheme="minorHAnsi" w:cstheme="minorHAnsi"/>
          <w:sz w:val="22"/>
          <w:szCs w:val="22"/>
        </w:rPr>
      </w:pPr>
      <w:r w:rsidRPr="00E835E6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</w:t>
      </w:r>
    </w:p>
    <w:p w14:paraId="11FBDE93" w14:textId="77777777" w:rsidR="00E835E6" w:rsidRPr="00E835E6" w:rsidRDefault="00E835E6" w:rsidP="00E835E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966EAB" w14:textId="458A0A98" w:rsidR="00E835E6" w:rsidRPr="00E835E6" w:rsidRDefault="00E835E6" w:rsidP="00E835E6">
      <w:pPr>
        <w:jc w:val="both"/>
        <w:rPr>
          <w:rFonts w:asciiTheme="minorHAnsi" w:hAnsiTheme="minorHAnsi" w:cstheme="minorHAnsi"/>
          <w:sz w:val="22"/>
          <w:szCs w:val="22"/>
        </w:rPr>
      </w:pPr>
      <w:r w:rsidRPr="00E835E6">
        <w:rPr>
          <w:rFonts w:asciiTheme="minorHAnsi" w:hAnsiTheme="minorHAnsi" w:cstheme="minorHAnsi"/>
          <w:sz w:val="22"/>
          <w:szCs w:val="22"/>
        </w:rPr>
        <w:t>nepreklicno izjavljam, da pooblaščam naročnika UNIVERZO V MARIBORU,</w:t>
      </w:r>
      <w:r>
        <w:rPr>
          <w:rFonts w:asciiTheme="minorHAnsi" w:hAnsiTheme="minorHAnsi" w:cstheme="minorHAnsi"/>
          <w:sz w:val="22"/>
          <w:szCs w:val="22"/>
        </w:rPr>
        <w:t xml:space="preserve"> FAKUKULTETO ZA STROJNIŠTVO,</w:t>
      </w:r>
      <w:r w:rsidRPr="00E835E6">
        <w:rPr>
          <w:rFonts w:asciiTheme="minorHAnsi" w:hAnsiTheme="minorHAnsi" w:cstheme="minorHAnsi"/>
          <w:sz w:val="22"/>
          <w:szCs w:val="22"/>
        </w:rPr>
        <w:t xml:space="preserve"> S</w:t>
      </w:r>
      <w:r>
        <w:rPr>
          <w:rFonts w:asciiTheme="minorHAnsi" w:hAnsiTheme="minorHAnsi" w:cstheme="minorHAnsi"/>
          <w:sz w:val="22"/>
          <w:szCs w:val="22"/>
        </w:rPr>
        <w:t>metanova ulica 17</w:t>
      </w:r>
      <w:r w:rsidRPr="00E835E6">
        <w:rPr>
          <w:rFonts w:asciiTheme="minorHAnsi" w:hAnsiTheme="minorHAnsi" w:cstheme="minorHAnsi"/>
          <w:sz w:val="22"/>
          <w:szCs w:val="22"/>
        </w:rPr>
        <w:t>, 2000 Maribor,</w:t>
      </w:r>
      <w:r w:rsidRPr="00E835E6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E835E6">
        <w:rPr>
          <w:rFonts w:asciiTheme="minorHAnsi" w:hAnsiTheme="minorHAnsi" w:cstheme="minorHAnsi"/>
          <w:sz w:val="22"/>
          <w:szCs w:val="22"/>
        </w:rPr>
        <w:t xml:space="preserve"> da lahko podpisano in žigosano bianco menico, ki je bila izročena kot zavarovanje za dobro izvedbo pogodbenih obveznosti za javno naročilo </w:t>
      </w:r>
    </w:p>
    <w:p w14:paraId="5420519D" w14:textId="77777777" w:rsidR="00E835E6" w:rsidRPr="00E835E6" w:rsidRDefault="00E835E6" w:rsidP="00E835E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6E7D66A" w14:textId="3719144C" w:rsidR="00E835E6" w:rsidRPr="00E835E6" w:rsidRDefault="00E835E6" w:rsidP="00E835E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835E6">
        <w:rPr>
          <w:rFonts w:asciiTheme="minorHAnsi" w:hAnsiTheme="minorHAnsi" w:cstheme="minorHAnsi"/>
          <w:b/>
          <w:sz w:val="22"/>
          <w:szCs w:val="22"/>
        </w:rPr>
        <w:t xml:space="preserve">»Najem energijsko učinkovitih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multifunkcijskih</w:t>
      </w:r>
      <w:proofErr w:type="spellEnd"/>
      <w:r w:rsidRPr="00E835E6">
        <w:rPr>
          <w:rFonts w:asciiTheme="minorHAnsi" w:hAnsiTheme="minorHAnsi" w:cstheme="minorHAnsi"/>
          <w:b/>
          <w:sz w:val="22"/>
          <w:szCs w:val="22"/>
        </w:rPr>
        <w:t xml:space="preserve"> naprav«</w:t>
      </w:r>
    </w:p>
    <w:p w14:paraId="37198D4E" w14:textId="77777777" w:rsidR="00E835E6" w:rsidRPr="00E835E6" w:rsidRDefault="00E835E6" w:rsidP="00E835E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A4EB948" w14:textId="7C83D9C3" w:rsidR="00E835E6" w:rsidRPr="00E835E6" w:rsidRDefault="00E835E6" w:rsidP="00E835E6">
      <w:pPr>
        <w:jc w:val="both"/>
        <w:rPr>
          <w:rFonts w:asciiTheme="minorHAnsi" w:hAnsiTheme="minorHAnsi" w:cstheme="minorHAnsi"/>
          <w:sz w:val="22"/>
          <w:szCs w:val="22"/>
        </w:rPr>
      </w:pPr>
      <w:r w:rsidRPr="00E835E6">
        <w:rPr>
          <w:rFonts w:asciiTheme="minorHAnsi" w:hAnsiTheme="minorHAnsi" w:cstheme="minorHAnsi"/>
          <w:sz w:val="22"/>
          <w:szCs w:val="22"/>
        </w:rPr>
        <w:t xml:space="preserve">pod številko objave </w:t>
      </w:r>
      <w:r>
        <w:rPr>
          <w:rFonts w:asciiTheme="minorHAnsi" w:hAnsiTheme="minorHAnsi" w:cstheme="minorHAnsi"/>
          <w:bCs/>
          <w:iCs/>
          <w:sz w:val="22"/>
          <w:szCs w:val="22"/>
        </w:rPr>
        <w:t>____________</w:t>
      </w:r>
      <w:r w:rsidRPr="00E835E6">
        <w:rPr>
          <w:rFonts w:asciiTheme="minorHAnsi" w:hAnsiTheme="minorHAnsi" w:cstheme="minorHAnsi"/>
          <w:sz w:val="22"/>
          <w:szCs w:val="22"/>
        </w:rPr>
        <w:t xml:space="preserve"> skladno z določili dokumentacije v zvezi z oddajo javnega naročila in pogodbenega razmerja za predmetno javno naročilo izpolni v vseh neizpolnjenih delih za znesek 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____________ </w:t>
      </w:r>
      <w:r w:rsidRPr="00E835E6">
        <w:rPr>
          <w:rFonts w:asciiTheme="minorHAnsi" w:hAnsiTheme="minorHAnsi" w:cstheme="minorHAnsi"/>
          <w:sz w:val="22"/>
          <w:szCs w:val="22"/>
        </w:rPr>
        <w:t>EUR. Kot ponudnik se odrekam vsem ugovorom proti tako izpolnjeni menici in se zavezujem menico plačati, ko dospe v plačilo.</w:t>
      </w:r>
    </w:p>
    <w:p w14:paraId="6926F817" w14:textId="77777777" w:rsidR="00E835E6" w:rsidRPr="00E835E6" w:rsidRDefault="00E835E6" w:rsidP="00E835E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7086AA4" w14:textId="6A7BF051" w:rsidR="00E835E6" w:rsidRPr="00E835E6" w:rsidRDefault="00E835E6" w:rsidP="00E835E6">
      <w:pPr>
        <w:jc w:val="both"/>
        <w:rPr>
          <w:rFonts w:asciiTheme="minorHAnsi" w:hAnsiTheme="minorHAnsi" w:cstheme="minorHAnsi"/>
          <w:sz w:val="22"/>
          <w:szCs w:val="22"/>
        </w:rPr>
      </w:pPr>
      <w:r w:rsidRPr="00E835E6">
        <w:rPr>
          <w:rFonts w:asciiTheme="minorHAnsi" w:hAnsiTheme="minorHAnsi" w:cstheme="minorHAnsi"/>
          <w:sz w:val="22"/>
          <w:szCs w:val="22"/>
        </w:rPr>
        <w:t>Menični znesek se nakaže naročniku UNIVERZ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E835E6">
        <w:rPr>
          <w:rFonts w:asciiTheme="minorHAnsi" w:hAnsiTheme="minorHAnsi" w:cstheme="minorHAnsi"/>
          <w:sz w:val="22"/>
          <w:szCs w:val="22"/>
        </w:rPr>
        <w:t xml:space="preserve"> V MARIBORU,</w:t>
      </w:r>
      <w:r>
        <w:rPr>
          <w:rFonts w:asciiTheme="minorHAnsi" w:hAnsiTheme="minorHAnsi" w:cstheme="minorHAnsi"/>
          <w:sz w:val="22"/>
          <w:szCs w:val="22"/>
        </w:rPr>
        <w:t xml:space="preserve"> FAKUKULTET</w:t>
      </w:r>
      <w:r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ZA STROJNIŠTVO,</w:t>
      </w:r>
      <w:r w:rsidRPr="00E835E6">
        <w:rPr>
          <w:rFonts w:asciiTheme="minorHAnsi" w:hAnsiTheme="minorHAnsi" w:cstheme="minorHAnsi"/>
          <w:sz w:val="22"/>
          <w:szCs w:val="22"/>
        </w:rPr>
        <w:t xml:space="preserve"> S</w:t>
      </w:r>
      <w:r>
        <w:rPr>
          <w:rFonts w:asciiTheme="minorHAnsi" w:hAnsiTheme="minorHAnsi" w:cstheme="minorHAnsi"/>
          <w:sz w:val="22"/>
          <w:szCs w:val="22"/>
        </w:rPr>
        <w:t>metanova ulica 17</w:t>
      </w:r>
      <w:r w:rsidRPr="00E835E6">
        <w:rPr>
          <w:rFonts w:asciiTheme="minorHAnsi" w:hAnsiTheme="minorHAnsi" w:cstheme="minorHAnsi"/>
          <w:sz w:val="22"/>
          <w:szCs w:val="22"/>
        </w:rPr>
        <w:t>, 2000 Maribo</w:t>
      </w:r>
      <w:r>
        <w:rPr>
          <w:rFonts w:asciiTheme="minorHAnsi" w:hAnsiTheme="minorHAnsi" w:cstheme="minorHAnsi"/>
          <w:sz w:val="22"/>
          <w:szCs w:val="22"/>
        </w:rPr>
        <w:t xml:space="preserve">r </w:t>
      </w:r>
      <w:r w:rsidRPr="00E835E6">
        <w:rPr>
          <w:rFonts w:asciiTheme="minorHAnsi" w:hAnsiTheme="minorHAnsi" w:cstheme="minorHAnsi"/>
          <w:sz w:val="22"/>
          <w:szCs w:val="22"/>
        </w:rPr>
        <w:t xml:space="preserve">na račun številka </w:t>
      </w:r>
      <w:r>
        <w:rPr>
          <w:rFonts w:asciiTheme="minorHAnsi" w:hAnsiTheme="minorHAnsi" w:cstheme="minorHAnsi"/>
          <w:bCs/>
          <w:sz w:val="22"/>
          <w:szCs w:val="22"/>
        </w:rPr>
        <w:t>SI56 0110 0609 0102 935</w:t>
      </w:r>
      <w:r w:rsidRPr="00E835E6">
        <w:rPr>
          <w:rFonts w:asciiTheme="minorHAnsi" w:hAnsiTheme="minorHAnsi" w:cstheme="minorHAnsi"/>
          <w:sz w:val="22"/>
          <w:szCs w:val="22"/>
        </w:rPr>
        <w:t xml:space="preserve"> odprt pri Upravi RS za javna plačila. Izjavljam, da se zavedam pravnih posledic izdaje menice v zavarovanje.</w:t>
      </w:r>
    </w:p>
    <w:p w14:paraId="38EFD8B7" w14:textId="77777777" w:rsidR="00E835E6" w:rsidRPr="00E835E6" w:rsidRDefault="00E835E6" w:rsidP="00E835E6">
      <w:pPr>
        <w:tabs>
          <w:tab w:val="left" w:pos="196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835E6">
        <w:rPr>
          <w:rFonts w:asciiTheme="minorHAnsi" w:hAnsiTheme="minorHAnsi" w:cstheme="minorHAnsi"/>
          <w:sz w:val="22"/>
          <w:szCs w:val="22"/>
        </w:rPr>
        <w:tab/>
      </w:r>
    </w:p>
    <w:p w14:paraId="6459B4BA" w14:textId="77777777" w:rsidR="00E835E6" w:rsidRPr="00E835E6" w:rsidRDefault="00E835E6" w:rsidP="00E835E6">
      <w:pPr>
        <w:jc w:val="both"/>
        <w:rPr>
          <w:rFonts w:asciiTheme="minorHAnsi" w:hAnsiTheme="minorHAnsi" w:cstheme="minorHAnsi"/>
          <w:sz w:val="22"/>
          <w:szCs w:val="22"/>
        </w:rPr>
      </w:pPr>
      <w:r w:rsidRPr="00E835E6">
        <w:rPr>
          <w:rFonts w:asciiTheme="minorHAnsi" w:hAnsiTheme="minorHAnsi" w:cstheme="minorHAnsi"/>
          <w:sz w:val="22"/>
          <w:szCs w:val="22"/>
        </w:rPr>
        <w:t>Naročnika hkrati POOBLAŠČAM, da predloži menico na unovčenje in izrecno dovoljujem banki izplačilo take menice.</w:t>
      </w:r>
    </w:p>
    <w:p w14:paraId="60773203" w14:textId="77777777" w:rsidR="00E835E6" w:rsidRPr="00E835E6" w:rsidRDefault="00E835E6" w:rsidP="00E835E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C69340" w14:textId="77777777" w:rsidR="00E835E6" w:rsidRPr="00E835E6" w:rsidRDefault="00E835E6" w:rsidP="00E835E6">
      <w:pPr>
        <w:jc w:val="both"/>
        <w:rPr>
          <w:rFonts w:asciiTheme="minorHAnsi" w:hAnsiTheme="minorHAnsi" w:cstheme="minorHAnsi"/>
          <w:sz w:val="22"/>
          <w:szCs w:val="22"/>
        </w:rPr>
      </w:pPr>
      <w:r w:rsidRPr="00E835E6">
        <w:rPr>
          <w:rFonts w:asciiTheme="minorHAnsi" w:hAnsiTheme="minorHAnsi" w:cstheme="minorHAnsi"/>
          <w:sz w:val="22"/>
          <w:szCs w:val="22"/>
        </w:rPr>
        <w:t>Tako dajem NALOG ZA PLAČILO oziroma POOBLASTILO vsem spodaj navedenim bankam iz naslednjih mojih računov:</w:t>
      </w:r>
    </w:p>
    <w:p w14:paraId="780BE93F" w14:textId="77777777" w:rsidR="00E835E6" w:rsidRPr="00E835E6" w:rsidRDefault="00E835E6" w:rsidP="00E835E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E835E6" w:rsidRPr="00E835E6" w14:paraId="787AEBBC" w14:textId="77777777" w:rsidTr="00C27782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7BFFFE69" w14:textId="77777777" w:rsidR="00E835E6" w:rsidRPr="00E835E6" w:rsidRDefault="00E835E6" w:rsidP="00E835E6">
            <w:pPr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6CFEAF9" w14:textId="77777777" w:rsidR="00E835E6" w:rsidRPr="00E835E6" w:rsidRDefault="00E835E6" w:rsidP="00C277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35E6">
              <w:rPr>
                <w:rFonts w:asciiTheme="minorHAnsi" w:hAnsiTheme="minorHAnsi" w:cstheme="minorHAnsi"/>
                <w:sz w:val="22"/>
                <w:szCs w:val="22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1760A6E" w14:textId="77777777" w:rsidR="00E835E6" w:rsidRPr="00E835E6" w:rsidRDefault="00E835E6" w:rsidP="00C277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35E6">
              <w:rPr>
                <w:rFonts w:asciiTheme="minorHAnsi" w:hAnsiTheme="minorHAnsi" w:cstheme="minorHAnsi"/>
                <w:sz w:val="22"/>
                <w:szCs w:val="22"/>
              </w:rPr>
              <w:t xml:space="preserve">odprt pri </w:t>
            </w:r>
          </w:p>
        </w:tc>
      </w:tr>
      <w:tr w:rsidR="00E835E6" w:rsidRPr="00E835E6" w14:paraId="51AB0F8B" w14:textId="77777777" w:rsidTr="00C27782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279F8" w14:textId="77777777" w:rsidR="00E835E6" w:rsidRPr="00E835E6" w:rsidRDefault="00E835E6" w:rsidP="00E835E6">
            <w:pPr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DDD82" w14:textId="77777777" w:rsidR="00E835E6" w:rsidRPr="00E835E6" w:rsidRDefault="00E835E6" w:rsidP="00C277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35E6">
              <w:rPr>
                <w:rFonts w:asciiTheme="minorHAnsi" w:hAnsiTheme="minorHAnsi" w:cstheme="minorHAnsi"/>
                <w:sz w:val="22"/>
                <w:szCs w:val="22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7A9D5" w14:textId="77777777" w:rsidR="00E835E6" w:rsidRPr="00E835E6" w:rsidRDefault="00E835E6" w:rsidP="00C277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35E6">
              <w:rPr>
                <w:rFonts w:asciiTheme="minorHAnsi" w:hAnsiTheme="minorHAnsi" w:cstheme="minorHAnsi"/>
                <w:sz w:val="22"/>
                <w:szCs w:val="22"/>
              </w:rPr>
              <w:t xml:space="preserve">odprt pri </w:t>
            </w:r>
          </w:p>
        </w:tc>
      </w:tr>
      <w:tr w:rsidR="00E835E6" w:rsidRPr="00E835E6" w14:paraId="1662CF0F" w14:textId="77777777" w:rsidTr="00C27782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0260F" w14:textId="77777777" w:rsidR="00E835E6" w:rsidRPr="00E835E6" w:rsidRDefault="00E835E6" w:rsidP="00E835E6">
            <w:pPr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0C9C5" w14:textId="77777777" w:rsidR="00E835E6" w:rsidRPr="00E835E6" w:rsidRDefault="00E835E6" w:rsidP="00C277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35E6">
              <w:rPr>
                <w:rFonts w:asciiTheme="minorHAnsi" w:hAnsiTheme="minorHAnsi" w:cstheme="minorHAnsi"/>
                <w:sz w:val="22"/>
                <w:szCs w:val="22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94681" w14:textId="77777777" w:rsidR="00E835E6" w:rsidRPr="00E835E6" w:rsidRDefault="00E835E6" w:rsidP="00C277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35E6">
              <w:rPr>
                <w:rFonts w:asciiTheme="minorHAnsi" w:hAnsiTheme="minorHAnsi" w:cstheme="minorHAnsi"/>
                <w:sz w:val="22"/>
                <w:szCs w:val="22"/>
              </w:rPr>
              <w:t xml:space="preserve">odprt pri </w:t>
            </w:r>
          </w:p>
        </w:tc>
      </w:tr>
      <w:tr w:rsidR="00E835E6" w:rsidRPr="00E835E6" w14:paraId="4DE451D1" w14:textId="77777777" w:rsidTr="00C27782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E203A" w14:textId="77777777" w:rsidR="00E835E6" w:rsidRPr="00E835E6" w:rsidRDefault="00E835E6" w:rsidP="00E835E6">
            <w:pPr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7509A" w14:textId="77777777" w:rsidR="00E835E6" w:rsidRPr="00E835E6" w:rsidRDefault="00E835E6" w:rsidP="00C277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35E6">
              <w:rPr>
                <w:rFonts w:asciiTheme="minorHAnsi" w:hAnsiTheme="minorHAnsi" w:cstheme="minorHAnsi"/>
                <w:sz w:val="22"/>
                <w:szCs w:val="22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BDD43" w14:textId="77777777" w:rsidR="00E835E6" w:rsidRPr="00E835E6" w:rsidRDefault="00E835E6" w:rsidP="00C277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35E6">
              <w:rPr>
                <w:rFonts w:asciiTheme="minorHAnsi" w:hAnsiTheme="minorHAnsi" w:cstheme="minorHAnsi"/>
                <w:sz w:val="22"/>
                <w:szCs w:val="22"/>
              </w:rPr>
              <w:t xml:space="preserve">odprt pri </w:t>
            </w:r>
          </w:p>
        </w:tc>
      </w:tr>
      <w:tr w:rsidR="00E835E6" w:rsidRPr="00E835E6" w14:paraId="3BC616B1" w14:textId="77777777" w:rsidTr="00C27782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3B024" w14:textId="77777777" w:rsidR="00E835E6" w:rsidRPr="00E835E6" w:rsidRDefault="00E835E6" w:rsidP="00E835E6">
            <w:pPr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94087" w14:textId="77777777" w:rsidR="00E835E6" w:rsidRPr="00E835E6" w:rsidRDefault="00E835E6" w:rsidP="00C277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35E6">
              <w:rPr>
                <w:rFonts w:asciiTheme="minorHAnsi" w:hAnsiTheme="minorHAnsi" w:cstheme="minorHAnsi"/>
                <w:sz w:val="22"/>
                <w:szCs w:val="22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D40A7" w14:textId="77777777" w:rsidR="00E835E6" w:rsidRPr="00E835E6" w:rsidRDefault="00E835E6" w:rsidP="00C2778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35E6">
              <w:rPr>
                <w:rFonts w:asciiTheme="minorHAnsi" w:hAnsiTheme="minorHAnsi" w:cstheme="minorHAnsi"/>
                <w:sz w:val="22"/>
                <w:szCs w:val="22"/>
              </w:rPr>
              <w:t xml:space="preserve">odprt pri </w:t>
            </w:r>
          </w:p>
        </w:tc>
      </w:tr>
    </w:tbl>
    <w:p w14:paraId="39615DD7" w14:textId="77777777" w:rsidR="00E835E6" w:rsidRPr="00E835E6" w:rsidRDefault="00E835E6" w:rsidP="00E835E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59DD44" w14:textId="77777777" w:rsidR="00E835E6" w:rsidRPr="00E835E6" w:rsidRDefault="00E835E6" w:rsidP="00E835E6">
      <w:pPr>
        <w:jc w:val="both"/>
        <w:rPr>
          <w:rFonts w:asciiTheme="minorHAnsi" w:hAnsiTheme="minorHAnsi" w:cstheme="minorHAnsi"/>
          <w:sz w:val="22"/>
          <w:szCs w:val="22"/>
        </w:rPr>
      </w:pPr>
      <w:r w:rsidRPr="00E835E6">
        <w:rPr>
          <w:rFonts w:asciiTheme="minorHAnsi" w:hAnsiTheme="minorHAnsi" w:cstheme="minorHAnsi"/>
          <w:sz w:val="22"/>
          <w:szCs w:val="22"/>
        </w:rPr>
        <w:t>V primeru odprtja dodatnega računa, ki ni zgoraj naveden, izrecno dovoljujem izplačilo menice in pooblaščam banko, pri kateri je takšen račun odprt, da izvede plačilo.</w:t>
      </w:r>
    </w:p>
    <w:p w14:paraId="7D8A6393" w14:textId="77777777" w:rsidR="00E835E6" w:rsidRPr="00E835E6" w:rsidRDefault="00E835E6" w:rsidP="00E835E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11AF17E" w14:textId="77777777" w:rsidR="00E835E6" w:rsidRPr="00E835E6" w:rsidRDefault="00E835E6" w:rsidP="00E835E6">
      <w:pPr>
        <w:jc w:val="both"/>
        <w:rPr>
          <w:rFonts w:asciiTheme="minorHAnsi" w:hAnsiTheme="minorHAnsi" w:cstheme="minorHAnsi"/>
          <w:sz w:val="22"/>
          <w:szCs w:val="22"/>
        </w:rPr>
      </w:pPr>
      <w:r w:rsidRPr="00E835E6">
        <w:rPr>
          <w:rFonts w:asciiTheme="minorHAnsi" w:hAnsiTheme="minorHAnsi" w:cstheme="minorHAnsi"/>
          <w:sz w:val="22"/>
          <w:szCs w:val="22"/>
        </w:rPr>
        <w:lastRenderedPageBreak/>
        <w:t>Veljavnost menične izjave s pooblastilom za izpolnitev je trideset (30) dni po prenehanju pogodbenega razmerja.</w:t>
      </w:r>
    </w:p>
    <w:p w14:paraId="41AF489D" w14:textId="77777777" w:rsidR="00E835E6" w:rsidRPr="00E835E6" w:rsidRDefault="00E835E6" w:rsidP="00E835E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180B4" w14:textId="77777777" w:rsidR="00E835E6" w:rsidRPr="00E835E6" w:rsidRDefault="00E835E6" w:rsidP="00E835E6">
      <w:pPr>
        <w:pStyle w:val="Telobesedila2"/>
        <w:outlineLvl w:val="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E835E6" w:rsidRPr="00E835E6" w14:paraId="0BF1E43F" w14:textId="77777777" w:rsidTr="00C27782">
        <w:trPr>
          <w:trHeight w:val="269"/>
          <w:jc w:val="center"/>
        </w:trPr>
        <w:tc>
          <w:tcPr>
            <w:tcW w:w="2756" w:type="dxa"/>
          </w:tcPr>
          <w:p w14:paraId="0F337926" w14:textId="77777777" w:rsidR="00E835E6" w:rsidRPr="00E835E6" w:rsidRDefault="00E835E6" w:rsidP="00C2778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35E6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10" w:type="dxa"/>
          </w:tcPr>
          <w:p w14:paraId="44BB4EBE" w14:textId="77777777" w:rsidR="00E835E6" w:rsidRPr="00E835E6" w:rsidRDefault="00E835E6" w:rsidP="00C2778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35E6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54" w:type="dxa"/>
          </w:tcPr>
          <w:p w14:paraId="60C8A1BE" w14:textId="77777777" w:rsidR="00E835E6" w:rsidRPr="00E835E6" w:rsidRDefault="00E835E6" w:rsidP="00C2778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35E6"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835E6" w:rsidRPr="00E835E6" w14:paraId="5865C17D" w14:textId="77777777" w:rsidTr="00C27782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59CDFFC7" w14:textId="2FBF502F" w:rsidR="00E835E6" w:rsidRPr="00E835E6" w:rsidRDefault="00E835E6" w:rsidP="00C2778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0" w:type="dxa"/>
          </w:tcPr>
          <w:p w14:paraId="4EDA6CA7" w14:textId="77777777" w:rsidR="00E835E6" w:rsidRPr="00E835E6" w:rsidRDefault="00E835E6" w:rsidP="00C2778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2C872A12" w14:textId="77777777" w:rsidR="00E835E6" w:rsidRPr="00E835E6" w:rsidRDefault="00E835E6" w:rsidP="00C2778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2BCC727" w14:textId="77777777" w:rsidR="00E835E6" w:rsidRPr="00E835E6" w:rsidRDefault="00E835E6" w:rsidP="00E835E6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F310ED7" w14:textId="77777777" w:rsidR="00E835E6" w:rsidRP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0813289F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41E6A92A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6A5F7BDC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1535E9FB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41DF4C76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4340180C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25B63DF0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64143A0B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5FDEC653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2FD0B499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2F5F8E54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663CCC1D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5C3AF23B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2BBFA999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334F264B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14C9F892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0E292314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5F582517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66D66CF0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5B81D03B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0ACEDFB1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6113456E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413AE1D4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2770FAC5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2494717F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4E6092ED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6CF3B672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29F17F4F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15969DF5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1B381901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47ED5B82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5F84347D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0E5975D6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3868B8B5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4AB23A40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499645D1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3DA7244E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3EDC11F4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553ECEAE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406CFCE0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6C5B22B4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2118C209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0BD4E417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6808F1CA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7CBE30A0" w14:textId="77777777" w:rsid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20C97A6F" w14:textId="77777777" w:rsidR="00E835E6" w:rsidRPr="00E835E6" w:rsidRDefault="00E835E6" w:rsidP="00E835E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620A1F6C" w14:textId="77777777" w:rsidR="00E835E6" w:rsidRPr="00E835E6" w:rsidRDefault="00E835E6" w:rsidP="00E835E6">
      <w:pPr>
        <w:pStyle w:val="Glava"/>
        <w:tabs>
          <w:tab w:val="left" w:pos="708"/>
        </w:tabs>
        <w:spacing w:before="120"/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  <w:r w:rsidRPr="00E835E6">
        <w:rPr>
          <w:rFonts w:asciiTheme="minorHAnsi" w:hAnsiTheme="minorHAnsi" w:cstheme="minorHAnsi"/>
          <w:bCs/>
          <w:sz w:val="18"/>
          <w:szCs w:val="18"/>
          <w:u w:val="single"/>
        </w:rPr>
        <w:t>Navodila:</w:t>
      </w:r>
    </w:p>
    <w:p w14:paraId="39644CE6" w14:textId="4D430C50" w:rsidR="00E835E6" w:rsidRPr="00E835E6" w:rsidRDefault="00E835E6" w:rsidP="00E835E6">
      <w:pPr>
        <w:pStyle w:val="Odstavekseznama"/>
        <w:numPr>
          <w:ilvl w:val="0"/>
          <w:numId w:val="5"/>
        </w:numPr>
        <w:contextualSpacing w:val="0"/>
        <w:jc w:val="both"/>
        <w:rPr>
          <w:rFonts w:asciiTheme="minorHAnsi" w:hAnsiTheme="minorHAnsi" w:cstheme="minorHAnsi"/>
        </w:rPr>
      </w:pPr>
      <w:r w:rsidRPr="00E835E6">
        <w:rPr>
          <w:rFonts w:asciiTheme="minorHAnsi" w:hAnsiTheme="minorHAnsi" w:cstheme="minorHAnsi"/>
          <w:sz w:val="18"/>
          <w:szCs w:val="18"/>
        </w:rPr>
        <w:t>Ponudnikom obrazca ni potrebno prilagati k ponudbi – ponudnik, s katerim bo naročnik sklenil pogodbo, bo moral ob sklenitvi pogodbe oz. najkasneje v 15 dneh od sklenitve predložiti izpolnjen obrazec in predložiti podpisano in žigosano bianco menico kot zavarovanje za dobro izvedbo obveznosti.</w:t>
      </w:r>
    </w:p>
    <w:p w14:paraId="19C1A484" w14:textId="77777777" w:rsidR="0017254C" w:rsidRPr="00E835E6" w:rsidRDefault="0017254C" w:rsidP="008F740B">
      <w:pPr>
        <w:jc w:val="both"/>
        <w:rPr>
          <w:rFonts w:asciiTheme="minorHAnsi" w:hAnsiTheme="minorHAnsi" w:cstheme="minorHAnsi"/>
          <w:spacing w:val="4"/>
        </w:rPr>
      </w:pPr>
    </w:p>
    <w:sectPr w:rsidR="0017254C" w:rsidRPr="00E835E6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72E33" w14:textId="77777777" w:rsidR="004546BB" w:rsidRDefault="004546BB" w:rsidP="00BB5C4F">
      <w:r>
        <w:separator/>
      </w:r>
    </w:p>
  </w:endnote>
  <w:endnote w:type="continuationSeparator" w:id="0">
    <w:p w14:paraId="698D74AF" w14:textId="77777777" w:rsidR="004546BB" w:rsidRDefault="004546BB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63908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0F867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28062AF0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</w:rPr>
      <w:drawing>
        <wp:inline distT="0" distB="0" distL="0" distR="0" wp14:anchorId="4A95830D" wp14:editId="64D17398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A9F06A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578C0F8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1EE3A" w14:textId="77777777" w:rsidR="004546BB" w:rsidRDefault="004546BB" w:rsidP="00BB5C4F">
      <w:r>
        <w:separator/>
      </w:r>
    </w:p>
  </w:footnote>
  <w:footnote w:type="continuationSeparator" w:id="0">
    <w:p w14:paraId="07B8CCE0" w14:textId="77777777" w:rsidR="004546BB" w:rsidRDefault="004546BB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FEE2" w14:textId="77777777" w:rsidR="00D57953" w:rsidRDefault="00612BC0" w:rsidP="00054766">
    <w:pPr>
      <w:pStyle w:val="Glava"/>
      <w:jc w:val="center"/>
      <w:rPr>
        <w:noProof/>
      </w:rPr>
    </w:pPr>
    <w:r>
      <w:rPr>
        <w:noProof/>
      </w:rPr>
      <w:drawing>
        <wp:inline distT="0" distB="0" distL="0" distR="0" wp14:anchorId="3536BEB2" wp14:editId="103E8C35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652940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05EC4D8D" w14:textId="77777777" w:rsidR="00D57953" w:rsidRPr="00E835E6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</w:rPr>
    </w:pPr>
    <w:r w:rsidRPr="00E835E6">
      <w:rPr>
        <w:rFonts w:asciiTheme="minorHAnsi" w:hAnsiTheme="minorHAnsi" w:cstheme="minorHAnsi"/>
        <w:noProof/>
        <w:color w:val="006A8E"/>
        <w:sz w:val="18"/>
      </w:rPr>
      <w:t>Smetanova ulica 17</w:t>
    </w:r>
    <w:r w:rsidR="009D574E" w:rsidRPr="00E835E6">
      <w:rPr>
        <w:rFonts w:asciiTheme="minorHAnsi" w:hAnsiTheme="minorHAnsi" w:cstheme="minorHAnsi"/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04C12"/>
    <w:multiLevelType w:val="hybridMultilevel"/>
    <w:tmpl w:val="151AF030"/>
    <w:lvl w:ilvl="0" w:tplc="6DB6542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810535">
    <w:abstractNumId w:val="0"/>
  </w:num>
  <w:num w:numId="2" w16cid:durableId="878518892">
    <w:abstractNumId w:val="4"/>
  </w:num>
  <w:num w:numId="3" w16cid:durableId="1079327618">
    <w:abstractNumId w:val="3"/>
  </w:num>
  <w:num w:numId="4" w16cid:durableId="1595698508">
    <w:abstractNumId w:val="2"/>
  </w:num>
  <w:num w:numId="5" w16cid:durableId="1060666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5E6"/>
    <w:rsid w:val="00015E8D"/>
    <w:rsid w:val="00023725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92005"/>
    <w:rsid w:val="003A0E1C"/>
    <w:rsid w:val="003A3717"/>
    <w:rsid w:val="003F0DAA"/>
    <w:rsid w:val="00400569"/>
    <w:rsid w:val="00413C63"/>
    <w:rsid w:val="004546BB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829C6"/>
    <w:rsid w:val="00784EB8"/>
    <w:rsid w:val="00790135"/>
    <w:rsid w:val="007B34C1"/>
    <w:rsid w:val="00852373"/>
    <w:rsid w:val="00884BE7"/>
    <w:rsid w:val="00893C43"/>
    <w:rsid w:val="008B6812"/>
    <w:rsid w:val="008E7A17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C81B9A"/>
    <w:rsid w:val="00CA0E4B"/>
    <w:rsid w:val="00CA382C"/>
    <w:rsid w:val="00CC2004"/>
    <w:rsid w:val="00CC4870"/>
    <w:rsid w:val="00CC70CE"/>
    <w:rsid w:val="00CD3ADE"/>
    <w:rsid w:val="00CD7DA4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35E6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DF7B5"/>
  <w15:chartTrackingRefBased/>
  <w15:docId w15:val="{3C6794BE-85C2-4B47-BE51-5F4BA448E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835E6"/>
    <w:rPr>
      <w:rFonts w:ascii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aliases w:val="E-PVO-glava,body txt,Znak,Glava - napis"/>
    <w:basedOn w:val="Navaden"/>
    <w:link w:val="GlavaZnak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uiPriority w:val="59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E835E6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E835E6"/>
    <w:rPr>
      <w:rFonts w:ascii="Trebuchet MS" w:hAnsi="Trebuchet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S_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2026-07-24T07:40:00Z</dcterms:created>
  <dcterms:modified xsi:type="dcterms:W3CDTF">2026-07-24T07:46:00Z</dcterms:modified>
  <cp:contentStatus/>
</cp:coreProperties>
</file>